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6649C11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3633BF">
        <w:rPr>
          <w:rStyle w:val="Strong"/>
          <w:rFonts w:asciiTheme="minorHAnsi" w:hAnsiTheme="minorHAnsi" w:cstheme="minorHAnsi"/>
          <w:lang w:val="en-GB"/>
        </w:rPr>
        <w:t>12</w:t>
      </w:r>
      <w:r w:rsidR="00671887">
        <w:rPr>
          <w:rStyle w:val="Strong"/>
          <w:rFonts w:asciiTheme="minorHAnsi" w:hAnsiTheme="minorHAnsi" w:cstheme="minorHAnsi"/>
          <w:lang w:val="en-GB"/>
        </w:rPr>
        <w:t>-G00</w:t>
      </w:r>
      <w:r w:rsidR="004B19C5">
        <w:rPr>
          <w:rStyle w:val="Strong"/>
          <w:rFonts w:asciiTheme="minorHAnsi" w:hAnsiTheme="minorHAnsi" w:cstheme="minorHAnsi"/>
          <w:lang w:val="en-GB"/>
        </w:rPr>
        <w:t>7</w:t>
      </w:r>
      <w:r w:rsidR="00671887">
        <w:rPr>
          <w:rStyle w:val="Strong"/>
          <w:rFonts w:asciiTheme="minorHAnsi" w:hAnsiTheme="minorHAnsi" w:cstheme="minorHAnsi"/>
          <w:lang w:val="en-GB"/>
        </w:rPr>
        <w:t>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77A437B0" w:rsidR="00B0293A" w:rsidRPr="00251A4B" w:rsidRDefault="001B3D37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Kiribati Police Service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4AA34C13" w:rsidR="00B0293A" w:rsidRPr="00532E97" w:rsidRDefault="001B3D37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13/09/22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7006A98" w:rsidR="00B0293A" w:rsidRPr="00CB6DDC" w:rsidRDefault="001B3D37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20/09/22 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16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1683C50C" w:rsidR="00B0293A" w:rsidRPr="00251A4B" w:rsidRDefault="001B3D37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Kiribati Police Service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2BDACC8D" w:rsidR="00B0293A" w:rsidRPr="00251A4B" w:rsidRDefault="001B3D37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22/09/22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0954899" w:rsidR="00B0293A" w:rsidRPr="00CB6DDC" w:rsidRDefault="001B3D37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10/10/22 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16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42EA29D" w:rsidR="00B0293A" w:rsidRPr="00251A4B" w:rsidRDefault="001B3D37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Kiribati Police Service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230EFC67" w:rsidR="00B0293A" w:rsidRPr="00532E97" w:rsidRDefault="003065E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12/10/22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64E566CC" w:rsidR="00B0293A" w:rsidRPr="00251A4B" w:rsidRDefault="001B3D37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Kiribati Police Service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12664571" w:rsidR="00B0293A" w:rsidRPr="00532E97" w:rsidRDefault="003065E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14/10/22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417842F" w:rsidR="00B0293A" w:rsidRPr="00532E97" w:rsidRDefault="004B19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3065E1">
              <w:rPr>
                <w:rFonts w:ascii="Calibri" w:hAnsi="Calibri"/>
                <w:szCs w:val="20"/>
              </w:rPr>
              <w:t>/10/22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55CD27ED" w:rsidR="00B0293A" w:rsidRPr="00532E97" w:rsidRDefault="004B19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3065E1">
              <w:rPr>
                <w:rFonts w:ascii="Calibri" w:hAnsi="Calibri"/>
                <w:szCs w:val="20"/>
              </w:rPr>
              <w:t>1/10/22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610206A6" w:rsidR="00B0293A" w:rsidRPr="00532E97" w:rsidRDefault="004B19C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01/11</w:t>
            </w:r>
            <w:r w:rsidR="003065E1">
              <w:rPr>
                <w:rFonts w:ascii="Calibri" w:hAnsi="Calibri"/>
                <w:szCs w:val="20"/>
              </w:rPr>
              <w:t>/22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C83B9" w14:textId="77777777" w:rsidR="00087B07" w:rsidRDefault="00087B07">
      <w:r>
        <w:separator/>
      </w:r>
    </w:p>
  </w:endnote>
  <w:endnote w:type="continuationSeparator" w:id="0">
    <w:p w14:paraId="3FC9FEF5" w14:textId="77777777" w:rsidR="00087B07" w:rsidRDefault="00087B07">
      <w:r>
        <w:continuationSeparator/>
      </w:r>
    </w:p>
  </w:endnote>
  <w:endnote w:type="continuationNotice" w:id="1">
    <w:p w14:paraId="0EBB7902" w14:textId="77777777" w:rsidR="00087B07" w:rsidRDefault="00087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5A2BF6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065E1" w:rsidRPr="003065E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065E1" w:rsidRPr="003065E1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BBC139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B19C5">
      <w:rPr>
        <w:noProof/>
      </w:rPr>
      <w:t>2022-09-13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CCB0B" w14:textId="77777777" w:rsidR="00087B07" w:rsidRDefault="00087B07">
      <w:r>
        <w:separator/>
      </w:r>
    </w:p>
  </w:footnote>
  <w:footnote w:type="continuationSeparator" w:id="0">
    <w:p w14:paraId="4164FD97" w14:textId="77777777" w:rsidR="00087B07" w:rsidRDefault="00087B07">
      <w:r>
        <w:continuationSeparator/>
      </w:r>
    </w:p>
  </w:footnote>
  <w:footnote w:type="continuationNotice" w:id="1">
    <w:p w14:paraId="63C4C625" w14:textId="77777777" w:rsidR="00087B07" w:rsidRDefault="00087B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6595">
    <w:abstractNumId w:val="1"/>
  </w:num>
  <w:num w:numId="2" w16cid:durableId="635138341">
    <w:abstractNumId w:val="10"/>
  </w:num>
  <w:num w:numId="3" w16cid:durableId="148913148">
    <w:abstractNumId w:val="11"/>
  </w:num>
  <w:num w:numId="4" w16cid:durableId="1406297072">
    <w:abstractNumId w:val="4"/>
  </w:num>
  <w:num w:numId="5" w16cid:durableId="60829718">
    <w:abstractNumId w:val="3"/>
  </w:num>
  <w:num w:numId="6" w16cid:durableId="942300373">
    <w:abstractNumId w:val="7"/>
  </w:num>
  <w:num w:numId="7" w16cid:durableId="309947460">
    <w:abstractNumId w:val="5"/>
  </w:num>
  <w:num w:numId="8" w16cid:durableId="2073045235">
    <w:abstractNumId w:val="9"/>
  </w:num>
  <w:num w:numId="9" w16cid:durableId="631986444">
    <w:abstractNumId w:val="0"/>
  </w:num>
  <w:num w:numId="10" w16cid:durableId="193158648">
    <w:abstractNumId w:val="8"/>
  </w:num>
  <w:num w:numId="11" w16cid:durableId="1111974481">
    <w:abstractNumId w:val="2"/>
  </w:num>
  <w:num w:numId="12" w16cid:durableId="42653593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87B07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3D37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65E1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3BF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5"/>
    <w:rsid w:val="004B1E07"/>
    <w:rsid w:val="004B4999"/>
    <w:rsid w:val="004B7E01"/>
    <w:rsid w:val="004C01C3"/>
    <w:rsid w:val="004C0821"/>
    <w:rsid w:val="004C24D6"/>
    <w:rsid w:val="004C2D1C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1F45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5D4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887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2EE1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22BC57-3610-4679-8CBA-E138822DBB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1348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5</cp:revision>
  <cp:lastPrinted>2013-10-18T08:32:00Z</cp:lastPrinted>
  <dcterms:created xsi:type="dcterms:W3CDTF">2022-09-11T12:00:00Z</dcterms:created>
  <dcterms:modified xsi:type="dcterms:W3CDTF">2022-09-13T03:02:00Z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